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BB5B4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TOLKELOSE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6E69655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Woodbridge, Suffolk. Fuller.</w:t>
      </w:r>
    </w:p>
    <w:p w14:paraId="2721E97C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071323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75FE6E" w14:textId="77777777" w:rsidR="00F956FF" w:rsidRDefault="00F956FF" w:rsidP="00F956F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John Martyn(q.v.) brought a plaint of debt against him, William Cook </w:t>
      </w:r>
    </w:p>
    <w:p w14:paraId="7EAE9E32" w14:textId="77777777" w:rsidR="00F956FF" w:rsidRDefault="00F956FF" w:rsidP="00F956F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Linstead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Nicoll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Bratfield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Thomas</w:t>
      </w:r>
    </w:p>
    <w:p w14:paraId="0BF7D502" w14:textId="77777777" w:rsidR="00F956FF" w:rsidRDefault="00F956FF" w:rsidP="00F956F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Gardener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Whelnetham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William Chapman of Sudbury(q.v.) </w:t>
      </w:r>
    </w:p>
    <w:p w14:paraId="3DB3767B" w14:textId="77777777" w:rsidR="00F956FF" w:rsidRDefault="00F956FF" w:rsidP="00F956FF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Tolkelose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Brythwell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28D534D6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658BBA7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523BB33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6D182F3" w14:textId="77777777" w:rsidR="00F956FF" w:rsidRDefault="00F956FF" w:rsidP="00F956FF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9 December 2021</w:t>
      </w:r>
    </w:p>
    <w:p w14:paraId="2068006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8913" w14:textId="77777777" w:rsidR="00F956FF" w:rsidRDefault="00F956FF" w:rsidP="009139A6">
      <w:r>
        <w:separator/>
      </w:r>
    </w:p>
  </w:endnote>
  <w:endnote w:type="continuationSeparator" w:id="0">
    <w:p w14:paraId="30EBA1BE" w14:textId="77777777" w:rsidR="00F956FF" w:rsidRDefault="00F956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16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D1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C4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50C4B" w14:textId="77777777" w:rsidR="00F956FF" w:rsidRDefault="00F956FF" w:rsidP="009139A6">
      <w:r>
        <w:separator/>
      </w:r>
    </w:p>
  </w:footnote>
  <w:footnote w:type="continuationSeparator" w:id="0">
    <w:p w14:paraId="1B5C7D18" w14:textId="77777777" w:rsidR="00F956FF" w:rsidRDefault="00F956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1A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FF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A2E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6F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96DD8"/>
  <w15:chartTrackingRefBased/>
  <w15:docId w15:val="{BC026664-0877-4E5F-8558-DCFEB3B8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956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2022-01-10T12:16:00Z</dcterms:created>
  <dcterms:modified xsi:type="dcterms:W3CDTF">2022-01-10T12:16:00Z</dcterms:modified>
</cp:coreProperties>
</file>